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75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9"/>
        <w:gridCol w:w="3090"/>
        <w:gridCol w:w="458"/>
        <w:gridCol w:w="2670"/>
        <w:gridCol w:w="1725"/>
        <w:gridCol w:w="1783"/>
        <w:gridCol w:w="2469"/>
        <w:gridCol w:w="1843"/>
        <w:gridCol w:w="425"/>
      </w:tblGrid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97C8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pStyle w:val="Title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Дарсил тема</w:t>
            </w:r>
          </w:p>
          <w:p w:rsidR="00450505" w:rsidRPr="00797C86" w:rsidRDefault="00450505" w:rsidP="00797C86">
            <w:pPr>
              <w:pStyle w:val="Heading4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3  класс  Авар мац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 xml:space="preserve">  Х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.С.Вакилов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97C86">
              <w:rPr>
                <w:b/>
                <w:bCs/>
                <w:sz w:val="24"/>
                <w:szCs w:val="24"/>
              </w:rPr>
              <w:t>с</w:t>
            </w: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97C86">
              <w:rPr>
                <w:b/>
                <w:bCs/>
                <w:sz w:val="24"/>
                <w:szCs w:val="24"/>
              </w:rPr>
              <w:t>а</w:t>
            </w: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</w:rPr>
              <w:t>г</w:t>
            </w:r>
            <w:r w:rsidRPr="00797C86">
              <w:rPr>
                <w:b/>
                <w:bCs/>
                <w:sz w:val="24"/>
                <w:szCs w:val="24"/>
                <w:lang w:val="en-US"/>
              </w:rPr>
              <w:t>I</w:t>
            </w: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97C86">
              <w:rPr>
                <w:b/>
                <w:bCs/>
                <w:sz w:val="24"/>
                <w:szCs w:val="24"/>
              </w:rPr>
              <w:t>а</w:t>
            </w: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Словарияб х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алт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Такрар гьаби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Дарсил алатал</w:t>
            </w:r>
          </w:p>
        </w:tc>
        <w:tc>
          <w:tcPr>
            <w:tcW w:w="2469" w:type="dxa"/>
          </w:tcPr>
          <w:p w:rsidR="00450505" w:rsidRPr="00797C86" w:rsidRDefault="00450505" w:rsidP="00797C86">
            <w:pPr>
              <w:pStyle w:val="Heading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Ц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97C86">
              <w:rPr>
                <w:rFonts w:cs="Times New Roman"/>
                <w:sz w:val="24"/>
                <w:szCs w:val="24"/>
              </w:rPr>
              <w:t>Рокъобе х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алт</w:t>
            </w:r>
            <w:r w:rsidRPr="00797C86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797C86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къ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о-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м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о</w:t>
            </w: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sz w:val="24"/>
                <w:szCs w:val="24"/>
              </w:rPr>
              <w:t>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</w:p>
        </w:tc>
      </w:tr>
      <w:tr w:rsidR="00450505" w:rsidRPr="00797C86">
        <w:trPr>
          <w:trHeight w:val="204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46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797C86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797C86">
              <w:rPr>
                <w:b/>
                <w:bCs/>
                <w:color w:val="1F497D"/>
                <w:sz w:val="24"/>
                <w:szCs w:val="24"/>
              </w:rPr>
              <w:t>-2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Калам.Текст.Предложение.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pStyle w:val="NoSpacing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укму,сих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ру,макру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зах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матаб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 ,     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 w:val="restart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Раг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абазул дандраязда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,предложениязда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 жанир суалазул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 кумекалдалъун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 раг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 xml:space="preserve">абазда гьоркьоб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грамматикияб бухьен   ч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езабизе,хабарияб,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суалияб,ах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ул,  талабияб предложениязул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х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акъалъулъ баян лъазе,маг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наялде ва абиялде балагьун,тексталда жанир гьел рат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 гьаризе лъазе, предложениялъул бет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ерал членал суалазул кумекалдалъун рат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 xml:space="preserve">а рахъизе лъазе, </w:t>
            </w: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Хасал 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арпал такрар гьаризе, 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 xml:space="preserve"> 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аби №11,16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898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3-4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Гьаркьал ва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BookTitle"/>
                <w:b w:val="0"/>
                <w:bCs w:val="0"/>
                <w:i/>
                <w:iCs/>
                <w:color w:val="1F497D"/>
                <w:sz w:val="24"/>
                <w:szCs w:val="24"/>
              </w:rPr>
              <w:t xml:space="preserve"> 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ГIазу,магIу,макьу,сабру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Калам.Текст.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Бицанк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абазе жавабал хъвазе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Предложение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ГIакълу,рагьу,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квердаххелал,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квас-квас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Гьаркьал ва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Хь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Схема,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 ,презентация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Лъабго предложение г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уц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6-7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Хабариял,суалиял ва 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алабиял предложениял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Габурбухь,рицIигъветI,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рицIимахIу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Предложение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харп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Схема,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 № 44</w:t>
            </w:r>
          </w:p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бицун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предложение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ГIачимухъ, цIоросарикIкI,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ордек ,цIумагъеду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Предложение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Схема,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 № 47</w:t>
            </w:r>
          </w:p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хъвазе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898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9-10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Предложениялъул бет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ерал ва бет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ерал гурел членал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Агъаз гьечI,адаб-хъатир,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предложениял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Кь</w:t>
            </w:r>
            <w:r w:rsidRPr="00797C86">
              <w:rPr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 карточкаби, 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 № 62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абазул дандрай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ГодекIан,бижараб жо,гьабугьин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Хабарияб предложение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К 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Схема, 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  № 81</w:t>
            </w:r>
          </w:p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бицине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ГьабсагIат,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эбел-инсул, кIийихъан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абазул дандрай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Схема,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 w:val="restart"/>
            <w:tcBorders>
              <w:top w:val="nil"/>
            </w:tcBorders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Предложениялъул бет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ерал гурел членазе суалал кьезе лъазе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предложениял жидецаго 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уц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изе ва,суалазул кумекалдалъун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бет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ерал гурел членалги 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аде журан,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гьел 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ирит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изаризе ругьунлъизе,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раг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ул 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уц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 лъай,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гьеб бут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абазде ва слогазде бикьизе бажари,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бат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и-бат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иял раг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абазулъ кьибил цоял раг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аби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 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аса рищизе лъай</w:t>
            </w:r>
          </w:p>
        </w:tc>
        <w:tc>
          <w:tcPr>
            <w:tcW w:w="1843" w:type="dxa"/>
          </w:tcPr>
          <w:p w:rsidR="00450505" w:rsidRPr="00797C86" w:rsidRDefault="00450505" w:rsidP="00797C86">
            <w:pPr>
              <w:pStyle w:val="NoSpacing"/>
              <w:rPr>
                <w:color w:val="000000"/>
                <w:sz w:val="24"/>
                <w:szCs w:val="24"/>
              </w:rPr>
            </w:pPr>
            <w:r w:rsidRPr="00797C86">
              <w:rPr>
                <w:color w:val="000000"/>
                <w:sz w:val="24"/>
                <w:szCs w:val="24"/>
              </w:rPr>
              <w:t>Х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алт</w:t>
            </w:r>
            <w:r w:rsidRPr="00797C86">
              <w:rPr>
                <w:color w:val="000000"/>
                <w:sz w:val="24"/>
                <w:szCs w:val="24"/>
                <w:lang w:val="en-US"/>
              </w:rPr>
              <w:t>I</w:t>
            </w:r>
            <w:r w:rsidRPr="00797C86">
              <w:rPr>
                <w:color w:val="000000"/>
                <w:sz w:val="24"/>
                <w:szCs w:val="24"/>
              </w:rPr>
              <w:t>и  № 87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кьибил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ГIададакъад, кIикIвенкь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Гъ харп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Схема, 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96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898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797C86">
              <w:rPr>
                <w:b/>
                <w:bCs/>
                <w:color w:val="1F497D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ахир  ва аслу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АнцIила лъабабилеб,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кIиабилеб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кьибил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Бицанк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абазе жавабал ратизе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898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797C86">
              <w:rPr>
                <w:b/>
                <w:bCs/>
                <w:color w:val="1F497D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Суффикс 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ГагусагIат, тIорщел,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тIимугъ,  тIеметIи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ахир  ва аслу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 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105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бицине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797C86">
              <w:rPr>
                <w:b/>
                <w:bCs/>
                <w:color w:val="1F497D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аслуялъулъ гьаркьазул хиси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ЧIимих, чIабар, мачIу,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ричIи, чIвад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Суффикс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Ч</w:t>
            </w:r>
            <w:r w:rsidRPr="00797C86">
              <w:rPr>
                <w:sz w:val="24"/>
                <w:szCs w:val="24"/>
                <w:lang w:val="en-US"/>
              </w:rPr>
              <w:t xml:space="preserve">I 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116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797C86">
              <w:rPr>
                <w:b/>
                <w:bCs/>
                <w:color w:val="1F497D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такрар гьаби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Лъамалъи,              лъелъ, налъи,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релъи, релъен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ул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Лъ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хасаб маг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арул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 такрар гьабизе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18-19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Контролияб диктант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зах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матал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арпазул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алфавит, презентация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Хасал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 такрар гьаризе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20-21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Предметияб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pStyle w:val="NoSpacing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Къверкъ,жема-къемун, къалам,рокъоб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суратал,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130,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гь.60,          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№144</w:t>
            </w:r>
            <w:r w:rsidRPr="00797C86">
              <w:rPr>
                <w:sz w:val="24"/>
                <w:szCs w:val="24"/>
                <w:lang w:val="en-US"/>
              </w:rPr>
              <w:t>,</w:t>
            </w:r>
            <w:r w:rsidRPr="00797C86">
              <w:rPr>
                <w:sz w:val="24"/>
                <w:szCs w:val="24"/>
              </w:rPr>
              <w:t>гь.67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аммал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арал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КьилимегIер,кьаб-кьабана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Кь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154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гь.71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Хасал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арал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ерело,чияк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о, бицанк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о,ясик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о,         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и-к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</w:t>
            </w:r>
            <w:r w:rsidRPr="00797C86">
              <w:rPr>
                <w:sz w:val="24"/>
                <w:szCs w:val="24"/>
                <w:lang w:val="en-US"/>
              </w:rPr>
              <w:t xml:space="preserve">I 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«Хасал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арал»</w:t>
            </w:r>
          </w:p>
        </w:tc>
        <w:tc>
          <w:tcPr>
            <w:tcW w:w="2469" w:type="dxa"/>
            <w:vMerge w:val="restart"/>
          </w:tcPr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Каламалъул бут1аби лъай,гьел каламалъулъ х1алт1изаризе бажари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хъвавул бажари борхизаби,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13 зах1матаб х1арп лъик1 лъай,гьел бит1ун хъвазе  ругьунлъи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бат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и-бат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иял тайпабазул  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 xml:space="preserve">адатал предло-женияздалъун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муг</w:t>
            </w:r>
            <w:r w:rsidRPr="00797C86">
              <w:rPr>
                <w:color w:val="1F497D"/>
                <w:sz w:val="24"/>
                <w:szCs w:val="24"/>
                <w:lang w:val="en-US"/>
              </w:rPr>
              <w:t>I</w:t>
            </w:r>
            <w:r w:rsidRPr="00797C86">
              <w:rPr>
                <w:color w:val="1F497D"/>
                <w:sz w:val="24"/>
                <w:szCs w:val="24"/>
              </w:rPr>
              <w:t>алимасул суалазе жавабал кьезе бажари,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предметал данде кквезе,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гьезул цоцаздаса ратIалъизарулел гIаламатал ратизе лъай,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rFonts w:ascii="Cambria" w:hAnsi="Cambria" w:cs="Cambria"/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rFonts w:ascii="Cambria" w:hAnsi="Cambria" w:cs="Cambria"/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Heading4"/>
              <w:spacing w:line="240" w:lineRule="auto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Heading4"/>
              <w:spacing w:line="240" w:lineRule="auto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жидерго пикру 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загьир гьабизе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къваригIараб рагIи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балагьизе</w:t>
            </w:r>
          </w:p>
          <w:p w:rsidR="00450505" w:rsidRPr="00797C86" w:rsidRDefault="00450505" w:rsidP="00797C86">
            <w:pPr>
              <w:pStyle w:val="NoSpacing"/>
              <w:rPr>
                <w:rFonts w:ascii="Cambria" w:hAnsi="Cambria" w:cs="Cambria"/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rFonts w:ascii="Cambria" w:hAnsi="Cambria" w:cs="Cambria"/>
                <w:color w:val="1F497D"/>
                <w:sz w:val="24"/>
                <w:szCs w:val="24"/>
              </w:rPr>
            </w:pPr>
            <w:r w:rsidRPr="00797C86">
              <w:rPr>
                <w:rFonts w:ascii="Cambria" w:hAnsi="Cambria" w:cs="Cambria"/>
                <w:color w:val="1F497D"/>
                <w:sz w:val="24"/>
                <w:szCs w:val="24"/>
              </w:rPr>
              <w:t xml:space="preserve"> </w:t>
            </w:r>
            <w:r w:rsidRPr="00797C86">
              <w:rPr>
                <w:color w:val="1F497D"/>
                <w:sz w:val="24"/>
                <w:szCs w:val="24"/>
              </w:rPr>
              <w:t xml:space="preserve">ва цогидал 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>рагIабигун жинсгун формаялъулъ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  <w:r w:rsidRPr="00797C86">
              <w:rPr>
                <w:color w:val="1F497D"/>
                <w:sz w:val="24"/>
                <w:szCs w:val="24"/>
              </w:rPr>
              <w:t xml:space="preserve"> рекъон ккезабизе лъай</w:t>
            </w: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pStyle w:val="NoSpacing"/>
              <w:rPr>
                <w:rFonts w:ascii="Cambria" w:hAnsi="Cambria" w:cs="Cambria"/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 № 163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гь.75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24-25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Предметияб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аралъул жинс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Рахъухъирщ,пихъ-мич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урхъи,хъазан,      михъ-мегеж,          Сулахъ 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  <w:r w:rsidRPr="00797C86">
              <w:rPr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sz w:val="24"/>
                <w:szCs w:val="24"/>
              </w:rPr>
              <w:t xml:space="preserve">  № 168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гь.78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26-27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Предметияб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 формабазде хиси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ухьи,бетарахь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ХЬ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  <w:r w:rsidRPr="00797C86">
              <w:rPr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sz w:val="24"/>
                <w:szCs w:val="24"/>
              </w:rPr>
              <w:t xml:space="preserve"> № 187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гь.87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28-29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Предметияб 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 падежазде свери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ухьел,х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 xml:space="preserve">укму,   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-бет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ер,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албихьи,х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амагага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 xml:space="preserve">I 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адатал падежал»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  <w:r w:rsidRPr="00797C86">
              <w:rPr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sz w:val="24"/>
                <w:szCs w:val="24"/>
              </w:rPr>
              <w:t xml:space="preserve">  № 202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 гь.94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30-31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Диктант.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Гъалат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азда 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ад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Авар алиф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pStyle w:val="Heading4"/>
              <w:spacing w:line="240" w:lineRule="auto"/>
              <w:rPr>
                <w:rFonts w:cs="Times New Roman"/>
                <w:b w:val="0"/>
                <w:bCs w:val="0"/>
                <w:color w:val="FF0000"/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Прилагательное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Мухъилъ,лъелъ, лъамалъи,Каспий ралъад,релъен,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хьуллъей,лъим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97C86">
              <w:rPr>
                <w:sz w:val="24"/>
                <w:szCs w:val="24"/>
              </w:rPr>
              <w:t>Лъ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214,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97C86">
              <w:rPr>
                <w:sz w:val="24"/>
                <w:szCs w:val="24"/>
              </w:rPr>
              <w:t>гь.101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33-34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Цого яги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ага-шагараб маг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наялъулги 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аксаб маг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наялъулги прилагательноял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емет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и,т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ор, 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им, 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алагъуд,т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ухьи,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 xml:space="preserve">I  </w:t>
            </w: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227, гь.106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35-36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Прилагательное жинсазде хиси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инч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у,ч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орбут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,ч1ар,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абар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Ч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 235, гь.109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37-38</w:t>
            </w:r>
          </w:p>
        </w:tc>
        <w:tc>
          <w:tcPr>
            <w:tcW w:w="3090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Прилагательное формабазде хиси</w:t>
            </w:r>
          </w:p>
        </w:tc>
        <w:tc>
          <w:tcPr>
            <w:tcW w:w="458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Авар мац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ороберал, 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иликъверкъ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алк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у,ц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илиц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1725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Ц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  <w:tcBorders>
              <w:top w:val="nil"/>
            </w:tcBorders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243,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 гь. 113, рек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ехъе лъазабизе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39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Контролияб диктант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 Хасал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Авар алфавит</w:t>
            </w:r>
          </w:p>
        </w:tc>
        <w:tc>
          <w:tcPr>
            <w:tcW w:w="2469" w:type="dxa"/>
            <w:vMerge/>
            <w:tcBorders>
              <w:top w:val="nil"/>
            </w:tcBorders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40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 такрар гьаби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Гъеду,гьор,г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,къверкъ,кьо,к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одоэбел,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ч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ороло,т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 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унц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ра,лъамалъи,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хъаз,хьул,х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ур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хасаб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</w:t>
            </w:r>
          </w:p>
        </w:tc>
        <w:tc>
          <w:tcPr>
            <w:tcW w:w="2469" w:type="dxa"/>
            <w:vMerge/>
            <w:tcBorders>
              <w:top w:val="nil"/>
            </w:tcBorders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Хасал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 такрар гьаризе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41-42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Рик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ен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Т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асалъугьин,гьумер, гьин,гъин, гъаплан, гъегъ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Гъ-Гь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ехь,суратал,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  <w:tcBorders>
              <w:top w:val="nil"/>
            </w:tcBorders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253, гь.118,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№257,гь.120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43-44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Глагол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урхъи,г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ор,г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ин,г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асру,г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елму,г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алам,   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у,      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 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унк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к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г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урдах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ан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карточкаби, алфавит презентация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« Каламалъул бут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аби»,</w:t>
            </w:r>
          </w:p>
        </w:tc>
        <w:tc>
          <w:tcPr>
            <w:tcW w:w="2469" w:type="dxa"/>
            <w:vMerge/>
            <w:tcBorders>
              <w:top w:val="nil"/>
            </w:tcBorders>
            <w:vAlign w:val="center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262, гь.122;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267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45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Глаголал заманабазде хиси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Махх,раххан,буххизее, ххине,биххизе,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ххезе,ххвел,ххам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Хх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алфавит,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 «К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ирекъарал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Таблица бахъизе 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ехьалдасан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гь.131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46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Араб заман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Буссине,руссун,ссан,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бессизе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Сс 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алфавит,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карточкаби, презентация «К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ирекъарал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292, гь.136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47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Бач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унеб заман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Бац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ине,буц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ине,</w:t>
            </w:r>
          </w:p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е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бец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ц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изе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ц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 xml:space="preserve">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алфавит,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карточкаби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299, гь.139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48</w:t>
            </w:r>
          </w:p>
        </w:tc>
        <w:tc>
          <w:tcPr>
            <w:tcW w:w="3090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ахьалаб заман</w:t>
            </w:r>
          </w:p>
        </w:tc>
        <w:tc>
          <w:tcPr>
            <w:tcW w:w="458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Билълъине,лълъар,релълъине</w:t>
            </w:r>
          </w:p>
        </w:tc>
        <w:tc>
          <w:tcPr>
            <w:tcW w:w="1725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Лълъ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карточкаби, алфавит, презентация «К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ирекъарал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арпал»</w:t>
            </w:r>
          </w:p>
        </w:tc>
        <w:tc>
          <w:tcPr>
            <w:tcW w:w="2469" w:type="dxa"/>
            <w:vMerge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307, гь.142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949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49-50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Гьанже заман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rStyle w:val="IntenseEmphasis"/>
                <w:b w:val="0"/>
                <w:bCs w:val="0"/>
                <w:sz w:val="24"/>
                <w:szCs w:val="24"/>
              </w:rPr>
            </w:pPr>
            <w:r w:rsidRPr="00797C86">
              <w:rPr>
                <w:rStyle w:val="IntenseEmphasis"/>
                <w:b w:val="0"/>
                <w:bCs w:val="0"/>
                <w:sz w:val="24"/>
                <w:szCs w:val="24"/>
              </w:rPr>
              <w:t>Ицц,беццизе,ццин</w:t>
            </w: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Цц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ехь, карточкаби, алфавит, презентация «К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ирекъарал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арпал»</w:t>
            </w:r>
          </w:p>
        </w:tc>
        <w:tc>
          <w:tcPr>
            <w:tcW w:w="2469" w:type="dxa"/>
            <w:vMerge w:val="restart"/>
            <w:tcBorders>
              <w:top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№ 313, гь.145;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   № 327, гь.151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1306"/>
        </w:trPr>
        <w:tc>
          <w:tcPr>
            <w:tcW w:w="529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797C86">
              <w:rPr>
                <w:b/>
                <w:bCs/>
                <w:color w:val="1F497D"/>
                <w:sz w:val="24"/>
                <w:szCs w:val="24"/>
              </w:rPr>
              <w:t>51-52</w:t>
            </w:r>
          </w:p>
        </w:tc>
        <w:tc>
          <w:tcPr>
            <w:tcW w:w="3090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Контролияб диктант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Гъалат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азда 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ад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алт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70" w:type="dxa"/>
          </w:tcPr>
          <w:p w:rsidR="00450505" w:rsidRPr="00797C86" w:rsidRDefault="00450505" w:rsidP="00797C86">
            <w:pPr>
              <w:spacing w:after="0" w:line="240" w:lineRule="auto"/>
              <w:rPr>
                <w:b/>
                <w:bCs/>
                <w:i/>
                <w:iCs/>
                <w:color w:val="1F497D"/>
                <w:sz w:val="24"/>
                <w:szCs w:val="24"/>
              </w:rPr>
            </w:pPr>
          </w:p>
        </w:tc>
        <w:tc>
          <w:tcPr>
            <w:tcW w:w="17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13 хасаб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</w:t>
            </w:r>
          </w:p>
        </w:tc>
        <w:tc>
          <w:tcPr>
            <w:tcW w:w="178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Текст,</w:t>
            </w:r>
          </w:p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 xml:space="preserve">алфавит </w:t>
            </w:r>
          </w:p>
        </w:tc>
        <w:tc>
          <w:tcPr>
            <w:tcW w:w="2469" w:type="dxa"/>
            <w:vMerge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  <w:r w:rsidRPr="00797C86">
              <w:rPr>
                <w:sz w:val="24"/>
                <w:szCs w:val="24"/>
              </w:rPr>
              <w:t>Хасал х</w:t>
            </w:r>
            <w:r w:rsidRPr="00797C86">
              <w:rPr>
                <w:sz w:val="24"/>
                <w:szCs w:val="24"/>
                <w:lang w:val="en-US"/>
              </w:rPr>
              <w:t>I</w:t>
            </w:r>
            <w:r w:rsidRPr="00797C86">
              <w:rPr>
                <w:sz w:val="24"/>
                <w:szCs w:val="24"/>
              </w:rPr>
              <w:t>арпал такрар гьаризе</w:t>
            </w:r>
          </w:p>
        </w:tc>
        <w:tc>
          <w:tcPr>
            <w:tcW w:w="425" w:type="dxa"/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0505" w:rsidRPr="00797C86">
        <w:trPr>
          <w:trHeight w:val="83"/>
        </w:trPr>
        <w:tc>
          <w:tcPr>
            <w:tcW w:w="14992" w:type="dxa"/>
            <w:gridSpan w:val="9"/>
            <w:tcBorders>
              <w:left w:val="nil"/>
              <w:bottom w:val="nil"/>
              <w:right w:val="nil"/>
            </w:tcBorders>
          </w:tcPr>
          <w:p w:rsidR="00450505" w:rsidRPr="00797C86" w:rsidRDefault="00450505" w:rsidP="00797C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50505" w:rsidRPr="003642F4" w:rsidRDefault="00450505">
      <w:pPr>
        <w:rPr>
          <w:sz w:val="24"/>
          <w:szCs w:val="24"/>
        </w:rPr>
      </w:pPr>
    </w:p>
    <w:sectPr w:rsidR="00450505" w:rsidRPr="003642F4" w:rsidSect="002465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561"/>
    <w:rsid w:val="00010DDF"/>
    <w:rsid w:val="00057ADE"/>
    <w:rsid w:val="00142A07"/>
    <w:rsid w:val="001845E1"/>
    <w:rsid w:val="001F16AB"/>
    <w:rsid w:val="0021092D"/>
    <w:rsid w:val="00245610"/>
    <w:rsid w:val="00246561"/>
    <w:rsid w:val="003642F4"/>
    <w:rsid w:val="00436A44"/>
    <w:rsid w:val="00450505"/>
    <w:rsid w:val="005267BC"/>
    <w:rsid w:val="005950AE"/>
    <w:rsid w:val="005C7183"/>
    <w:rsid w:val="0061207E"/>
    <w:rsid w:val="00620325"/>
    <w:rsid w:val="006B21F7"/>
    <w:rsid w:val="006B3298"/>
    <w:rsid w:val="00716B05"/>
    <w:rsid w:val="00725923"/>
    <w:rsid w:val="00757328"/>
    <w:rsid w:val="00771E4C"/>
    <w:rsid w:val="007853DC"/>
    <w:rsid w:val="00797C86"/>
    <w:rsid w:val="00801CAA"/>
    <w:rsid w:val="008E65ED"/>
    <w:rsid w:val="0093029D"/>
    <w:rsid w:val="00934FAE"/>
    <w:rsid w:val="009D5F9E"/>
    <w:rsid w:val="00A22118"/>
    <w:rsid w:val="00AB23C9"/>
    <w:rsid w:val="00AE07DB"/>
    <w:rsid w:val="00BA5CC3"/>
    <w:rsid w:val="00D34EC0"/>
    <w:rsid w:val="00D93E35"/>
    <w:rsid w:val="00DF7F6B"/>
    <w:rsid w:val="00E26B00"/>
    <w:rsid w:val="00E37178"/>
    <w:rsid w:val="00EC718F"/>
    <w:rsid w:val="00F014B1"/>
    <w:rsid w:val="00F20648"/>
    <w:rsid w:val="00F7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A4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65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4656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656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4656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4656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24656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246561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246561"/>
    <w:rPr>
      <w:rFonts w:ascii="Cambria" w:hAnsi="Cambria" w:cs="Cambria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2465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24656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246561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99"/>
    <w:qFormat/>
    <w:rsid w:val="00EC718F"/>
    <w:rPr>
      <w:b/>
      <w:bCs/>
      <w:smallCaps/>
      <w:spacing w:val="5"/>
    </w:rPr>
  </w:style>
  <w:style w:type="paragraph" w:styleId="NoSpacing">
    <w:name w:val="No Spacing"/>
    <w:uiPriority w:val="99"/>
    <w:qFormat/>
    <w:rsid w:val="00010DDF"/>
    <w:rPr>
      <w:rFonts w:cs="Calibri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BA5CC3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BA5CC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BA5CC3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291</TotalTime>
  <Pages>7</Pages>
  <Words>1032</Words>
  <Characters>5885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Абакар</cp:lastModifiedBy>
  <cp:revision>12</cp:revision>
  <cp:lastPrinted>2012-09-16T17:39:00Z</cp:lastPrinted>
  <dcterms:created xsi:type="dcterms:W3CDTF">2011-11-14T18:44:00Z</dcterms:created>
  <dcterms:modified xsi:type="dcterms:W3CDTF">2017-10-19T19:05:00Z</dcterms:modified>
</cp:coreProperties>
</file>